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4E6" w:rsidRDefault="002F14E6" w:rsidP="002F14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LEGH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2F14E6" w:rsidRDefault="002F6B3C" w:rsidP="002F14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Hartland Abbey.</w:t>
      </w:r>
    </w:p>
    <w:p w:rsidR="002F14E6" w:rsidRDefault="002F14E6" w:rsidP="002F14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14E6" w:rsidRDefault="002F14E6" w:rsidP="002F14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13D6E" w:rsidRDefault="00A13D6E" w:rsidP="00A13D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Mar.1425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Kingsbridge by the Bisho</w:t>
      </w:r>
      <w:r>
        <w:rPr>
          <w:rFonts w:ascii="Times New Roman" w:hAnsi="Times New Roman" w:cs="Times New Roman"/>
          <w:sz w:val="24"/>
          <w:szCs w:val="24"/>
        </w:rPr>
        <w:t>p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13D6E" w:rsidRDefault="00A13D6E" w:rsidP="00A13D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p.95)</w:t>
      </w:r>
    </w:p>
    <w:p w:rsidR="002F14E6" w:rsidRDefault="002F14E6" w:rsidP="00A13D6E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Mar.1427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</w:t>
      </w:r>
      <w:r w:rsidR="002F6B3C">
        <w:rPr>
          <w:rFonts w:ascii="Times New Roman" w:hAnsi="Times New Roman" w:cs="Times New Roman"/>
          <w:sz w:val="24"/>
          <w:szCs w:val="24"/>
        </w:rPr>
        <w:t xml:space="preserve">and sub-deacon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Parish Church, Devon, by the Bishop.</w:t>
      </w:r>
      <w:r w:rsidR="00A13D6E">
        <w:rPr>
          <w:rFonts w:ascii="Times New Roman" w:hAnsi="Times New Roman" w:cs="Times New Roman"/>
          <w:sz w:val="24"/>
          <w:szCs w:val="24"/>
        </w:rPr>
        <w:t xml:space="preserve"> (ibid.</w:t>
      </w:r>
      <w:r>
        <w:rPr>
          <w:rFonts w:ascii="Times New Roman" w:hAnsi="Times New Roman" w:cs="Times New Roman"/>
          <w:sz w:val="24"/>
          <w:szCs w:val="24"/>
        </w:rPr>
        <w:t xml:space="preserve"> p.106)</w:t>
      </w:r>
    </w:p>
    <w:p w:rsidR="00B5291A" w:rsidRDefault="00B5291A" w:rsidP="00B5291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Apr.</w:t>
      </w:r>
      <w:r>
        <w:rPr>
          <w:rFonts w:ascii="Times New Roman" w:hAnsi="Times New Roman" w:cs="Times New Roman"/>
          <w:sz w:val="24"/>
          <w:szCs w:val="24"/>
        </w:rPr>
        <w:tab/>
        <w:t>He was ordained deacon in the same place by the Bishop. (ibid.p.108)</w:t>
      </w:r>
    </w:p>
    <w:p w:rsidR="001215BE" w:rsidRDefault="001215BE" w:rsidP="001215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Apr.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priest in the Priory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St.Germans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Cornwall, by the </w:t>
      </w:r>
    </w:p>
    <w:p w:rsidR="001215BE" w:rsidRDefault="001215BE" w:rsidP="001215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Bishop.  (ibid.p.111)</w:t>
      </w:r>
    </w:p>
    <w:p w:rsidR="001215BE" w:rsidRDefault="001215BE" w:rsidP="00B5291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14E6" w:rsidRDefault="002F14E6" w:rsidP="002F14E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5291A" w:rsidRDefault="001215BE" w:rsidP="002F14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20 </w:t>
      </w:r>
      <w:r w:rsidR="00B5291A">
        <w:rPr>
          <w:rFonts w:ascii="Times New Roman" w:hAnsi="Times New Roman" w:cs="Times New Roman"/>
          <w:sz w:val="24"/>
          <w:szCs w:val="24"/>
        </w:rPr>
        <w:t>May 2016</w:t>
      </w:r>
    </w:p>
    <w:p w:rsidR="00A13D6E" w:rsidRPr="00572529" w:rsidRDefault="00A13D6E" w:rsidP="002F14E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September 2016</w:t>
      </w:r>
      <w:bookmarkStart w:id="0" w:name="_GoBack"/>
      <w:bookmarkEnd w:id="0"/>
    </w:p>
    <w:p w:rsidR="006B2F86" w:rsidRPr="002F14E6" w:rsidRDefault="00A13D6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2F14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14E6" w:rsidRDefault="002F14E6" w:rsidP="00E71FC3">
      <w:pPr>
        <w:spacing w:after="0" w:line="240" w:lineRule="auto"/>
      </w:pPr>
      <w:r>
        <w:separator/>
      </w:r>
    </w:p>
  </w:endnote>
  <w:endnote w:type="continuationSeparator" w:id="0">
    <w:p w:rsidR="002F14E6" w:rsidRDefault="002F14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14E6" w:rsidRDefault="002F14E6" w:rsidP="00E71FC3">
      <w:pPr>
        <w:spacing w:after="0" w:line="240" w:lineRule="auto"/>
      </w:pPr>
      <w:r>
        <w:separator/>
      </w:r>
    </w:p>
  </w:footnote>
  <w:footnote w:type="continuationSeparator" w:id="0">
    <w:p w:rsidR="002F14E6" w:rsidRDefault="002F14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4E6"/>
    <w:rsid w:val="001215BE"/>
    <w:rsid w:val="002F14E6"/>
    <w:rsid w:val="002F6B3C"/>
    <w:rsid w:val="00A13D6E"/>
    <w:rsid w:val="00AB52E8"/>
    <w:rsid w:val="00B16D3F"/>
    <w:rsid w:val="00B5291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93B61"/>
  <w15:chartTrackingRefBased/>
  <w15:docId w15:val="{3A9FDD07-0469-4EDA-91B3-7F2D047E7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0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5</cp:revision>
  <dcterms:created xsi:type="dcterms:W3CDTF">2016-04-19T12:21:00Z</dcterms:created>
  <dcterms:modified xsi:type="dcterms:W3CDTF">2016-09-15T08:52:00Z</dcterms:modified>
</cp:coreProperties>
</file>